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E18BC" w14:textId="77777777" w:rsidR="00E710E9" w:rsidRDefault="00E710E9" w:rsidP="00E71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CHATFIELD</w:t>
      </w:r>
      <w:r>
        <w:rPr>
          <w:rFonts w:ascii="Times New Roman" w:hAnsi="Times New Roman" w:cs="Times New Roman"/>
        </w:rPr>
        <w:t xml:space="preserve">        (fl.1483)</w:t>
      </w:r>
    </w:p>
    <w:p w14:paraId="31B79DFE" w14:textId="77777777" w:rsidR="00E710E9" w:rsidRDefault="00E710E9" w:rsidP="00E710E9">
      <w:pPr>
        <w:rPr>
          <w:rFonts w:ascii="Times New Roman" w:hAnsi="Times New Roman" w:cs="Times New Roman"/>
        </w:rPr>
      </w:pPr>
    </w:p>
    <w:p w14:paraId="6C34EDDD" w14:textId="77777777" w:rsidR="00E710E9" w:rsidRDefault="00E710E9" w:rsidP="00E710E9">
      <w:pPr>
        <w:rPr>
          <w:rFonts w:ascii="Times New Roman" w:hAnsi="Times New Roman" w:cs="Times New Roman"/>
        </w:rPr>
      </w:pPr>
    </w:p>
    <w:p w14:paraId="45963A43" w14:textId="77777777" w:rsidR="00E710E9" w:rsidRDefault="00E710E9" w:rsidP="00E71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Attwode</w:t>
      </w:r>
      <w:proofErr w:type="spellEnd"/>
      <w:r>
        <w:rPr>
          <w:rFonts w:ascii="Times New Roman" w:hAnsi="Times New Roman" w:cs="Times New Roman"/>
        </w:rPr>
        <w:t xml:space="preserve">(q.v.) and John </w:t>
      </w:r>
    </w:p>
    <w:p w14:paraId="2F45E34C" w14:textId="77777777" w:rsidR="00E710E9" w:rsidRDefault="00E710E9" w:rsidP="00E71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Wolgare</w:t>
      </w:r>
      <w:proofErr w:type="spellEnd"/>
      <w:r>
        <w:rPr>
          <w:rFonts w:ascii="Times New Roman" w:hAnsi="Times New Roman" w:cs="Times New Roman"/>
        </w:rPr>
        <w:t>(q.v.), both of Henfield, Sussex.</w:t>
      </w:r>
    </w:p>
    <w:p w14:paraId="272DB4FA" w14:textId="77777777" w:rsidR="00E710E9" w:rsidRDefault="00E710E9" w:rsidP="00E71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F84908C" w14:textId="77777777" w:rsidR="00E710E9" w:rsidRDefault="00E710E9" w:rsidP="00E710E9">
      <w:pPr>
        <w:rPr>
          <w:rFonts w:ascii="Times New Roman" w:hAnsi="Times New Roman" w:cs="Times New Roman"/>
        </w:rPr>
      </w:pPr>
    </w:p>
    <w:p w14:paraId="3BAA0767" w14:textId="77777777" w:rsidR="00E710E9" w:rsidRDefault="00E710E9" w:rsidP="00E710E9">
      <w:pPr>
        <w:rPr>
          <w:rFonts w:ascii="Times New Roman" w:hAnsi="Times New Roman" w:cs="Times New Roman"/>
        </w:rPr>
      </w:pPr>
    </w:p>
    <w:p w14:paraId="04EACB45" w14:textId="77777777" w:rsidR="00E710E9" w:rsidRDefault="00E710E9" w:rsidP="00E71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July 2019</w:t>
      </w:r>
    </w:p>
    <w:p w14:paraId="668FCD60" w14:textId="77777777" w:rsidR="006B2F86" w:rsidRPr="00E71FC3" w:rsidRDefault="00E710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0C5F8" w14:textId="77777777" w:rsidR="00E710E9" w:rsidRDefault="00E710E9" w:rsidP="00E71FC3">
      <w:r>
        <w:separator/>
      </w:r>
    </w:p>
  </w:endnote>
  <w:endnote w:type="continuationSeparator" w:id="0">
    <w:p w14:paraId="7B8E847F" w14:textId="77777777" w:rsidR="00E710E9" w:rsidRDefault="00E710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22D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6DB41" w14:textId="77777777" w:rsidR="00E710E9" w:rsidRDefault="00E710E9" w:rsidP="00E71FC3">
      <w:r>
        <w:separator/>
      </w:r>
    </w:p>
  </w:footnote>
  <w:footnote w:type="continuationSeparator" w:id="0">
    <w:p w14:paraId="39578FC8" w14:textId="77777777" w:rsidR="00E710E9" w:rsidRDefault="00E710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0E9"/>
    <w:rsid w:val="001A7C09"/>
    <w:rsid w:val="00577BD5"/>
    <w:rsid w:val="00656CBA"/>
    <w:rsid w:val="006A1F77"/>
    <w:rsid w:val="00733BE7"/>
    <w:rsid w:val="00AB52E8"/>
    <w:rsid w:val="00B16D3F"/>
    <w:rsid w:val="00BB41AC"/>
    <w:rsid w:val="00E710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42718"/>
  <w15:chartTrackingRefBased/>
  <w15:docId w15:val="{E7161A7B-BB4D-4959-BEF0-DE9BD4BB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0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2019-07-11T18:56:00Z</dcterms:created>
  <dcterms:modified xsi:type="dcterms:W3CDTF">2019-07-11T18:57:00Z</dcterms:modified>
</cp:coreProperties>
</file>